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a537" w14:paraId="aa7a537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E2634" w:rsidRPr="006E2634">
        <w:t>5546</w:t>
      </w:r>
      <w:r w:rsidR="005965DB">
        <w:t>/</w:t>
      </w:r>
      <w:r w:rsidR="005965DB" w:rsidRPr="005965DB">
        <w:t>15</w:t>
      </w:r>
      <w:r w:rsidR="004B48A1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E2634" w:rsidRPr="006E2634">
        <w:t>Poliklinika za fizikalnu medicinu i rehabilitaciju MALEK, Velika Gorica, Gajeva 20, OIB</w:t>
      </w:r>
      <w:r w:rsidR="006B7EBB">
        <w:t>:</w:t>
      </w:r>
      <w:r w:rsidR="006E2634" w:rsidRPr="006E2634">
        <w:t xml:space="preserve"> 92042675952</w:t>
      </w:r>
      <w:r w:rsidR="00E1138E" w:rsidRPr="00E1138E">
        <w:t xml:space="preserve">, </w:t>
      </w:r>
      <w:r w:rsidR="004B48A1">
        <w:t>14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6E263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E2634" w:rsidRPr="006E2634">
        <w:t>Poliklinika za fizikalnu medicinu i rehabilitaciju MALEK, Velika Gorica, Gajeva 20, OIB</w:t>
      </w:r>
      <w:r w:rsidR="006B7EBB">
        <w:t>:</w:t>
      </w:r>
      <w:r w:rsidR="006E2634" w:rsidRPr="006E2634">
        <w:t xml:space="preserve"> 92042675952</w:t>
      </w:r>
      <w:r w:rsidR="004B48A1">
        <w:t>, MBS:</w:t>
      </w:r>
      <w:r w:rsidR="004B48A1" w:rsidRPr="004B48A1">
        <w:t xml:space="preserve"> </w:t>
      </w:r>
      <w:r w:rsidR="006E2634" w:rsidRPr="006E2634">
        <w:t>080419264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4B48A1">
        <w:rPr>
          <w:rFonts w:eastAsia="Times New Roman"/>
          <w:szCs w:val="24"/>
          <w:lang w:eastAsia="hr-HR"/>
        </w:rPr>
        <w:t>14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6E2634">
        <w:rPr>
          <w:rFonts w:eastAsia="Times New Roman"/>
          <w:szCs w:val="24"/>
          <w:lang w:eastAsia="hr-HR"/>
        </w:rPr>
        <w:t>4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6E2634">
        <w:rPr>
          <w:rFonts w:eastAsia="Times New Roman"/>
          <w:szCs w:val="24"/>
          <w:lang w:eastAsia="hr-HR"/>
        </w:rPr>
        <w:t>Zrinka Akrap</w:t>
      </w:r>
      <w:r w:rsidR="004B48A1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6E2634">
        <w:rPr>
          <w:rFonts w:eastAsia="Times New Roman"/>
          <w:szCs w:val="24"/>
          <w:lang w:eastAsia="hr-HR"/>
        </w:rPr>
        <w:t xml:space="preserve"> Gajeva 45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E2634">
        <w:rPr>
          <w:rFonts w:eastAsia="Times New Roman"/>
          <w:szCs w:val="24"/>
          <w:lang w:eastAsia="hr-HR"/>
        </w:rPr>
        <w:t xml:space="preserve"> 02957172025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E263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E2634" w:rsidRPr="006E2634">
        <w:t>Poliklinika za fizikalnu medicinu i rehabilitaciju MALEK, Velika Gorica, Gajeva 20, OIB</w:t>
      </w:r>
      <w:r w:rsidR="006B7EBB">
        <w:t>:</w:t>
      </w:r>
      <w:r w:rsidR="006E2634" w:rsidRPr="006E2634">
        <w:t xml:space="preserve"> 92042675952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E2634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>n čega je ovaj sud rješenjem od 8. srp</w:t>
      </w:r>
      <w:r w:rsidR="007D363E" w:rsidRPr="007D363E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E2634">
        <w:rPr>
          <w:rFonts w:eastAsia="Times New Roman"/>
          <w:szCs w:val="20"/>
          <w:lang w:eastAsia="hr-HR"/>
        </w:rPr>
        <w:t>8. srp</w:t>
      </w:r>
      <w:r w:rsidR="007D363E" w:rsidRPr="007D363E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6E2634">
        <w:rPr>
          <w:rFonts w:eastAsia="Times New Roman"/>
          <w:szCs w:val="20"/>
          <w:lang w:eastAsia="hr-HR"/>
        </w:rPr>
        <w:t>Dostava zaključka 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6E2634">
        <w:rPr>
          <w:rFonts w:eastAsia="Times New Roman"/>
          <w:szCs w:val="20"/>
          <w:lang w:eastAsia="hr-HR"/>
        </w:rPr>
        <w:t>zastupniku</w:t>
      </w:r>
      <w:r w:rsidR="004B48A1">
        <w:rPr>
          <w:rFonts w:eastAsia="Times New Roman"/>
          <w:szCs w:val="20"/>
          <w:lang w:eastAsia="hr-HR"/>
        </w:rPr>
        <w:t xml:space="preserve"> dužnika </w:t>
      </w:r>
      <w:r w:rsidR="006E2634">
        <w:rPr>
          <w:rFonts w:eastAsia="Times New Roman"/>
          <w:szCs w:val="20"/>
          <w:lang w:eastAsia="hr-HR"/>
        </w:rPr>
        <w:t>Borisu Maleku obavljena je 16. srpnja</w:t>
      </w:r>
      <w:r w:rsidR="00902751" w:rsidRPr="00902751">
        <w:rPr>
          <w:rFonts w:eastAsia="Times New Roman"/>
          <w:szCs w:val="20"/>
          <w:lang w:eastAsia="hr-HR"/>
        </w:rPr>
        <w:t xml:space="preserve"> 2016.</w:t>
      </w:r>
      <w:r w:rsidR="006E2634">
        <w:rPr>
          <w:rFonts w:eastAsia="Times New Roman"/>
          <w:szCs w:val="20"/>
          <w:lang w:eastAsia="hr-HR"/>
        </w:rPr>
        <w:t xml:space="preserve"> putem mrežne stranice</w:t>
      </w:r>
      <w:r w:rsidR="006E2634" w:rsidRPr="006E2634">
        <w:rPr>
          <w:rFonts w:eastAsia="Times New Roman"/>
          <w:szCs w:val="20"/>
          <w:lang w:eastAsia="hr-HR"/>
        </w:rPr>
        <w:t xml:space="preserve"> e-Oglasna ploča suda</w:t>
      </w:r>
      <w:r w:rsidR="006E2634">
        <w:rPr>
          <w:rFonts w:eastAsia="Times New Roman"/>
          <w:szCs w:val="20"/>
          <w:lang w:eastAsia="hr-HR"/>
        </w:rPr>
        <w:t xml:space="preserve">, ali </w:t>
      </w:r>
      <w:r w:rsidR="00C621E1">
        <w:rPr>
          <w:rFonts w:eastAsia="Times New Roman"/>
          <w:szCs w:val="20"/>
          <w:lang w:eastAsia="hr-HR"/>
        </w:rPr>
        <w:t>zakonski zastupnik</w:t>
      </w:r>
      <w:r w:rsidR="006E2634">
        <w:rPr>
          <w:rFonts w:eastAsia="Times New Roman"/>
          <w:szCs w:val="20"/>
          <w:lang w:eastAsia="hr-HR"/>
        </w:rPr>
        <w:t xml:space="preserve"> po zaključku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6E2634">
        <w:rPr>
          <w:rFonts w:eastAsia="Times New Roman"/>
          <w:szCs w:val="20"/>
          <w:lang w:eastAsia="hr-HR"/>
        </w:rPr>
        <w:t>8. srp</w:t>
      </w:r>
      <w:r w:rsidR="007D363E" w:rsidRPr="007D363E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4B48A1">
        <w:rPr>
          <w:rFonts w:eastAsia="Times New Roman"/>
          <w:szCs w:val="20"/>
          <w:lang w:eastAsia="hr-HR"/>
        </w:rPr>
        <w:t>14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DA031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DA031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31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E2634" w:rsidRPr="006E2634">
          <w:t>5546</w:t>
        </w:r>
        <w:r w:rsidR="004B48A1" w:rsidRPr="004B48A1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B7EB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314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St-5546/2015-11</izvorni_sadrzaj>
    <derivirana_varijabla naziv="DomainObject.Oznaka_1">St-5546/2015-11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5546</izvorni_sadrzaj>
    <derivirana_varijabla naziv="DomainObject.Predmet.Broj_1">5546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St-5546/2015</izvorni_sadrzaj>
    <derivirana_varijabla naziv="DomainObject.Predmet.OznakaBroj_1">St-5546/2015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 MALEK zastupanog po punomoćniku BORIS MALEK</izvorni_sadrzaj>
    <derivirana_varijabla naziv="DomainObject.Predmet.ProtustrankaFormated_1">  Poliklinika za fizikalnu medicinu i rehabilitaciju MALEK zastupanog po punomoćniku BORIS MALEK</derivirana_varijabla>
  </DomainObject.Predmet.ProtustrankaFormated>
  <DomainObject.Predmet.ProtustrankaFormatedOIB>
    <izvorni_sadrzaj>  Poliklinika za fizikalnu medicinu i rehabilitaciju MALEK, OIB 92042675952 zastupanog po punomoćniku BORIS MALEK</izvorni_sadrzaj>
    <derivirana_varijabla naziv="DomainObject.Predmet.ProtustrankaFormatedOIB_1">  Poliklinika za fizikalnu medicinu i rehabilitaciju MALEK, OIB 92042675952 zastupanog po punomoćniku BORIS MALEK</derivirana_varijabla>
  </DomainObject.Predmet.ProtustrankaFormatedOIB>
  <DomainObject.Predmet.ProtustrankaFormatedWithAdress>
    <izvorni_sadrzaj> Poliklinika za fizikalnu medicinu i rehabilitaciju MALEK, Gajeva 20, 10410 Velika Gorica zastupanog po punomoćniku BORIS MALEK</izvorni_sadrzaj>
    <derivirana_varijabla naziv="DomainObject.Predmet.ProtustrankaFormatedWithAdress_1"> Poliklinika za fizikalnu medicinu i rehabilitaciju MALEK, Gajeva 20, 10410 Velika Gorica zastupanog po punomoćniku BORIS MALEK</derivirana_varijabla>
  </DomainObject.Predmet.ProtustrankaFormatedWithAdress>
  <DomainObject.Predmet.ProtustrankaFormatedWithAdressOIB>
    <izvorni_sadrzaj> Poliklinika za fizikalnu medicinu i rehabilitaciju MALEK, OIB 92042675952, Gajeva 20, 10410 Velika Gorica zastupanog po punomoćniku BORIS MALEK</izvorni_sadrzaj>
    <derivirana_varijabla naziv="DomainObject.Predmet.ProtustrankaFormatedWithAdressOIB_1"> Poliklinika za fizikalnu medicinu i rehabilitaciju MALEK, OIB 92042675952, Gajeva 20, 10410 Velika Gorica zastupanog po punomoćniku BORIS MALEK</derivirana_varijabla>
  </DomainObject.Predmet.ProtustrankaFormatedWithAdressOIB>
  <DomainObject.Predmet.ProtustrankaWithAdress>
    <izvorni_sadrzaj>Poliklinika za fizikalnu medicinu i rehabilitaciju MALEK Gajeva 20, 10410 Velika Gorica</izvorni_sadrzaj>
    <derivirana_varijabla naziv="DomainObject.Predmet.ProtustrankaWithAdress_1">Poliklinika za fizikalnu medicinu i rehabilitaciju MALEK Gajeva 20, 10410 Velika Gorica</derivirana_varijabla>
  </DomainObject.Predmet.ProtustrankaWithAdress>
  <DomainObject.Predmet.ProtustrankaWithAdressOIB>
    <izvorni_sadrzaj>Poliklinika za fizikalnu medicinu i rehabilitaciju MALEK, OIB 92042675952, Gajeva 20, 10410 Velika Gorica</izvorni_sadrzaj>
    <derivirana_varijabla naziv="DomainObject.Predmet.ProtustrankaWithAdressOIB_1">Poliklinika za fizikalnu medicinu i rehabilitaciju MALEK, OIB 92042675952, Gajeva 20, 10410 Velika Gorica</derivirana_varijabla>
  </DomainObject.Predmet.ProtustrankaWithAdressOIB>
  <DomainObject.Predmet.ProtustrankaNazivFormated>
    <izvorni_sadrzaj>Poliklinika za fizikalnu medicinu i rehabilitaciju MALEK</izvorni_sadrzaj>
    <derivirana_varijabla naziv="DomainObject.Predmet.ProtustrankaNazivFormated_1">Poliklinika za fizikalnu medicinu i rehabilitaciju MALEK</derivirana_varijabla>
  </DomainObject.Predmet.ProtustrankaNazivFormated>
  <DomainObject.Predmet.ProtustrankaNazivFormatedOIB>
    <izvorni_sadrzaj>Poliklinika za fizikalnu medicinu i rehabilitaciju MALEK, OIB 92042675952</izvorni_sadrzaj>
    <derivirana_varijabla naziv="DomainObject.Predmet.ProtustrankaNazivFormatedOIB_1">Poliklinika za fizikalnu medicinu i rehabilitaciju MALEK, OIB 92042675952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 MALEK zastupanog po punomoćniku BORIS MALEK</item>
    </izvorni_sadrzaj>
    <derivirana_varijabla naziv="DomainObject.Predmet.ProtuStrankaListFormated_1">
      <item>Poliklinika za fizikalnu medicinu i rehabilitaciju MALEK zastupanog po punomoćniku BORIS MALEK</item>
    </derivirana_varijabla>
  </DomainObject.Predmet.ProtuStrankaListFormated>
  <DomainObject.Predmet.ProtuStrankaListFormatedOIB>
    <izvorni_sadrzaj>
      <item>Poliklinika za fizikalnu medicinu i rehabilitaciju MALEK, OIB 92042675952 zastupanog po punomoćniku BORIS MALEK</item>
    </izvorni_sadrzaj>
    <derivirana_varijabla naziv="DomainObject.Predmet.ProtuStrankaListFormatedOIB_1">
      <item>Poliklinika za fizikalnu medicinu i rehabilitaciju MALEK, OIB 92042675952 zastupanog po punomoćniku BORIS MALEK</item>
    </derivirana_varijabla>
  </DomainObject.Predmet.ProtuStrankaListFormatedOIB>
  <DomainObject.Predmet.ProtuStrankaListFormatedWithAdress>
    <izvorni_sadrzaj>
      <item>Poliklinika za fizikalnu medicinu i rehabilitaciju MALEK, Gajeva 20, 10410 Velika Gorica zastupanog po punomoćniku BORIS MALEK</item>
    </izvorni_sadrzaj>
    <derivirana_varijabla naziv="DomainObject.Predmet.ProtuStrankaListFormatedWithAdress_1">
      <item>Poliklinika za fizikalnu medicinu i rehabilitaciju MALEK, Gajeva 20, 10410 Velika Gorica zastupanog po punomoćniku BORIS MALEK</item>
    </derivirana_varijabla>
  </DomainObject.Predmet.ProtuStrankaListFormatedWithAdress>
  <DomainObject.Predmet.ProtuStrankaListFormatedWithAdressOIB>
    <izvorni_sadrzaj>
      <item>Poliklinika za fizikalnu medicinu i rehabilitaciju MALEK, OIB 92042675952, Gajeva 20, 10410 Velika Gorica zastupanog po punomoćniku BORIS MALEK</item>
    </izvorni_sadrzaj>
    <derivirana_varijabla naziv="DomainObject.Predmet.ProtuStrankaListFormatedWithAdressOIB_1">
      <item>Poliklinika za fizikalnu medicinu i rehabilitaciju MALEK, OIB 92042675952, Gajeva 20, 10410 Velika Gorica zastupanog po punomoćniku BORIS MALEK</item>
    </derivirana_varijabla>
  </DomainObject.Predmet.ProtuStrankaListFormatedWithAdressOIB>
  <DomainObject.Predmet.ProtuStrankaListNazivFormated>
    <izvorni_sadrzaj>
      <item>Poliklinika za fizikalnu medicinu i rehabilitaciju MALEK</item>
    </izvorni_sadrzaj>
    <derivirana_varijabla naziv="DomainObject.Predmet.ProtuStrankaListNazivFormated_1">
      <item>Poliklinika za fizikalnu medicinu i rehabilitaciju MALEK</item>
    </derivirana_varijabla>
  </DomainObject.Predmet.ProtuStrankaListNazivFormated>
  <DomainObject.Predmet.ProtuStrankaListNazivFormatedOIB>
    <izvorni_sadrzaj>
      <item>Poliklinika za fizikalnu medicinu i rehabilitaciju MALEK, OIB 92042675952</item>
    </izvorni_sadrzaj>
    <derivirana_varijabla naziv="DomainObject.Predmet.ProtuStrankaListNazivFormatedOIB_1">
      <item>Poliklinika za fizikalnu medicinu i rehabilitaciju MALEK, OIB 92042675952</item>
    </derivirana_varijabla>
  </DomainObject.Predmet.ProtuStrankaListNazivFormatedOIB>
  <DomainObject.Predmet.OstaliListFormated>
    <izvorni_sadrzaj>
      <item>HRVATSKI ZAVOD ZA MIROVINSKO OSIGURANJE</item>
      <item>BORIS MALEK punomoćnik sudionika u postupku Poliklinika za fizikalnu medicinu i rehabilitaciju MALEK</item>
    </izvorni_sadrzaj>
    <derivirana_varijabla naziv="DomainObject.Predmet.OstaliListFormated_1">
      <item>HRVATSKI ZAVOD ZA MIROVINSKO OSIGURANJE</item>
      <item>BORIS MALEK punomoćnik sudionika u postupku Poliklinika za fizikalnu medicinu i rehabilitaciju MALEK</item>
    </derivirana_varijabla>
  </DomainObject.Predmet.OstaliListFormated>
  <DomainObject.Predmet.OstaliListFormatedOIB>
    <izvorni_sadrzaj>
      <item>HRVATSKI ZAVOD ZA MIROVINSKO OSIGURANJE</item>
      <item>BORIS MALEK, OIB 08626105931 punomoćnik sudionika u postupku Poliklinika za fizikalnu medicinu i rehabilitaciju MALEK</item>
    </izvorni_sadrzaj>
    <derivirana_varijabla naziv="DomainObject.Predmet.OstaliListFormatedOIB_1">
      <item>HRVATSKI ZAVOD ZA MIROVINSKO OSIGURANJE</item>
      <item>BORIS MALEK, OIB 08626105931 punomoćnik sudionika u postupku Poliklinika za fizikalnu medicinu i rehabilitaciju MALEK</item>
    </derivirana_varijabla>
  </DomainObject.Predmet.OstaliListFormatedOIB>
  <DomainObject.Predmet.OstaliListFormatedWithAdress>
    <izvorni_sadrzaj>
      <item>HRVATSKI ZAVOD ZA MIROVINSKO OSIGURANJE, Trpimirova 4, 10000 Zagreb</item>
      <item>BORIS MALEK, LJUDEVITA GAJA 20, 10410 Velika Gorica punomoćnik sudionika u postupku Poliklinika za fizikalnu medicinu i rehabilitaciju MALEK</item>
    </izvorni_sadrzaj>
    <derivirana_varijabla naziv="DomainObject.Predmet.OstaliListFormatedWithAdress_1">
      <item>HRVATSKI ZAVOD ZA MIROVINSKO OSIGURANJE, Trpimirova 4, 10000 Zagreb</item>
      <item>BORIS MALEK, LJUDEVITA GAJA 20, 10410 Velika Gorica punomoćnik sudionika u postupku Poliklinika za fizikalnu medicinu i rehabilitaciju MALEK</item>
    </derivirana_varijabla>
  </DomainObject.Predmet.OstaliListFormatedWithAdress>
  <DomainObject.Predmet.OstaliListFormatedWithAdressOIB>
    <izvorni_sadrzaj>
      <item>HRVATSKI ZAVOD ZA MIROVINSKO OSIGURANJE, Trpimirova 4, 10000 Zagreb</item>
      <item>BORIS MALEK, OIB 08626105931, LJUDEVITA GAJA 20, 10410 Velika Gorica punomoćnik sudionika u postupku Poliklinika za fizikalnu medicinu i rehabilitaciju MALEK</item>
    </izvorni_sadrzaj>
    <derivirana_varijabla naziv="DomainObject.Predmet.OstaliListFormatedWithAdressOIB_1">
      <item>HRVATSKI ZAVOD ZA MIROVINSKO OSIGURANJE, Trpimirova 4, 10000 Zagreb</item>
      <item>BORIS MALEK, OIB 08626105931, LJUDEVITA GAJA 20, 10410 Velika Gorica punomoćnik sudionika u postupku Poliklinika za fizikalnu medicinu i rehabilitaciju MALEK</item>
    </derivirana_varijabla>
  </DomainObject.Predmet.OstaliListFormatedWithAdressOIB>
  <DomainObject.Predmet.OstaliListNazivFormated>
    <izvorni_sadrzaj>
      <item>HRVATSKI ZAVOD ZA MIROVINSKO OSIGURANJE</item>
      <item>BORIS MALEK</item>
    </izvorni_sadrzaj>
    <derivirana_varijabla naziv="DomainObject.Predmet.OstaliListNazivFormated_1">
      <item>HRVATSKI ZAVOD ZA MIROVINSKO OSIGURANJE</item>
      <item>BORIS MALEK</item>
    </derivirana_varijabla>
  </DomainObject.Predmet.OstaliListNazivFormated>
  <DomainObject.Predmet.OstaliListNazivFormatedOIB>
    <izvorni_sadrzaj>
      <item>HRVATSKI ZAVOD ZA MIROVINSKO OSIGURANJE</item>
      <item>BORIS MALEK, OIB 08626105931</item>
    </izvorni_sadrzaj>
    <derivirana_varijabla naziv="DomainObject.Predmet.OstaliListNazivFormatedOIB_1">
      <item>HRVATSKI ZAVOD ZA MIROVINSKO OSIGURANJE</item>
      <item>BORIS MALEK, OIB 08626105931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St-5546/2015-11</izvorni_sadrzaj>
    <derivirana_varijabla naziv="DomainObject.PoslovniBrojDokumenta_1">St-5546/2015-11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 MALEK</izvorni_sadrzaj>
    <derivirana_varijabla naziv="DomainObject.Predmet.ProtustrankaIDrugi_1">Poliklinika za fizikalnu medicinu i rehabilitaciju MALEK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Poliklinika za fizikalnu medicinu i rehabilitaciju MALEK, OIB 92042675952, Gajeva 20, 10410 Velika Gorica</izvorni_sadrzaj>
    <derivirana_varijabla naziv="DomainObject.Predmet.ProtustrankaIDrugiAdressOIB_1">Poliklinika za fizikalnu medicinu i rehabilitaciju MALEK, OIB 92042675952, Gajeva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fizikalnu medicinu i rehabilitaciju MALEK</item>
      <item>HRVATSKI ZAVOD ZA MIROVINSKO OSIGURANJE</item>
      <item>BORIS MALEK</item>
    </izvorni_sadrzaj>
    <derivirana_varijabla naziv="DomainObject.Predmet.SudioniciListNaziv_1">
      <item>FINA Regionalni centar Zagreb</item>
      <item>Poliklinika za fizikalnu medicinu i rehabilitaciju MALEK</item>
      <item>HRVATSKI ZAVOD ZA MIROVINSKO OSIGURANJE</item>
      <item>BORIS MALEK</item>
    </derivirana_varijabla>
  </DomainObject.Predmet.SudioniciListNaziv>
  <DomainObject.Predmet.SudioniciListAdressOIB>
    <izvorni_sadrzaj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izvorni_sadrzaj>
    <derivirana_varijabla naziv="DomainObject.Predmet.SudioniciListAdressOIB_1"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92042675952</item>
      <item>, OIB null</item>
      <item>, OIB 08626105931</item>
    </izvorni_sadrzaj>
    <derivirana_varijabla naziv="DomainObject.Predmet.SudioniciListNazivOIB_1">
      <item>, OIB 85821130368</item>
      <item>, OIB 92042675952</item>
      <item>, OIB null</item>
      <item>, OIB 08626105931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2447</properties:Characters>
  <properties:Lines>84</properties:Lines>
  <properties:Paragraphs>27</properties:Paragraphs>
  <properties:TotalTime>1040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2016-11-14T10:18:00Z</cp:lastPrinted>
  <dcterms:modified xmlns:xsi="http://www.w3.org/2001/XMLSchema-instance" xsi:type="dcterms:W3CDTF">2016-11-14T10:20:00Z</dcterms:modified>
  <cp:revision>160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